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4AB400DB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C365CB">
        <w:rPr>
          <w:rFonts w:cs="Arial"/>
          <w:b/>
          <w:sz w:val="24"/>
          <w:szCs w:val="24"/>
        </w:rPr>
        <w:t>472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924D92C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365CB">
        <w:rPr>
          <w:rFonts w:cs="Arial"/>
          <w:b/>
          <w:bCs/>
        </w:rPr>
        <w:t>CRs on EDGE_Ph2 (Rel-18, Rel-19)</w:t>
      </w:r>
    </w:p>
    <w:p w14:paraId="519C34A0" w14:textId="064A4FA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C365CB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365CB" w:rsidRPr="00E6100C" w14:paraId="1CFD2AD4" w14:textId="77777777" w:rsidTr="002F52A1">
        <w:tc>
          <w:tcPr>
            <w:tcW w:w="774" w:type="dxa"/>
          </w:tcPr>
          <w:p w14:paraId="365FAA69" w14:textId="5A5080BD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0F19433B" w14:textId="5D67BBB5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0259</w:t>
            </w:r>
          </w:p>
        </w:tc>
        <w:tc>
          <w:tcPr>
            <w:tcW w:w="251" w:type="dxa"/>
          </w:tcPr>
          <w:p w14:paraId="5734F40A" w14:textId="6F9901EB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25831A05" w14:textId="5BEB752D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72FB3342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IP address and port number replacement alignment</w:t>
            </w:r>
          </w:p>
        </w:tc>
        <w:tc>
          <w:tcPr>
            <w:tcW w:w="284" w:type="dxa"/>
          </w:tcPr>
          <w:p w14:paraId="17E27E39" w14:textId="29EA6B1B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211BB5AA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3F14FFD8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23A7C714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S2-2411261</w:t>
            </w:r>
          </w:p>
        </w:tc>
        <w:tc>
          <w:tcPr>
            <w:tcW w:w="1134" w:type="dxa"/>
          </w:tcPr>
          <w:p w14:paraId="0D4F13EA" w14:textId="768D1A49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2DBBAB09" w14:textId="1E36626D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EDGE_Ph2</w:t>
            </w:r>
          </w:p>
        </w:tc>
        <w:tc>
          <w:tcPr>
            <w:tcW w:w="1134" w:type="dxa"/>
          </w:tcPr>
          <w:p w14:paraId="139D467F" w14:textId="276AA579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6.3.3.1.1</w:t>
            </w:r>
          </w:p>
        </w:tc>
        <w:tc>
          <w:tcPr>
            <w:tcW w:w="992" w:type="dxa"/>
          </w:tcPr>
          <w:p w14:paraId="13A641E4" w14:textId="77777777" w:rsidR="00C365CB" w:rsidRDefault="00C365CB" w:rsidP="00C365C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C365CB" w:rsidRPr="00E6100C" w:rsidRDefault="00C365CB" w:rsidP="00C365C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415ADD70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</w:tr>
      <w:tr w:rsidR="00C365CB" w:rsidRPr="00E6100C" w14:paraId="24B0DDC7" w14:textId="77777777" w:rsidTr="002F52A1">
        <w:tc>
          <w:tcPr>
            <w:tcW w:w="774" w:type="dxa"/>
          </w:tcPr>
          <w:p w14:paraId="30479CA4" w14:textId="3038CF38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46511B84" w14:textId="0E726C77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0260</w:t>
            </w:r>
          </w:p>
        </w:tc>
        <w:tc>
          <w:tcPr>
            <w:tcW w:w="251" w:type="dxa"/>
          </w:tcPr>
          <w:p w14:paraId="30996BEC" w14:textId="56B7D1E4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8CE15D4" w14:textId="64FC0EAA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528185E" w14:textId="34CB6CBF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IP address and port number replacement alignment</w:t>
            </w:r>
          </w:p>
        </w:tc>
        <w:tc>
          <w:tcPr>
            <w:tcW w:w="284" w:type="dxa"/>
          </w:tcPr>
          <w:p w14:paraId="4E3BAA62" w14:textId="7B179ED2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2046271" w14:textId="5434CA69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D417805" w14:textId="0845FC2F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3A63208" w14:textId="7FE848F9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S2-2411262</w:t>
            </w:r>
          </w:p>
        </w:tc>
        <w:tc>
          <w:tcPr>
            <w:tcW w:w="1134" w:type="dxa"/>
          </w:tcPr>
          <w:p w14:paraId="09DA2B0F" w14:textId="0D44779D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11B2A33D" w14:textId="16AD7EF4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EDGE_Ph2</w:t>
            </w:r>
          </w:p>
        </w:tc>
        <w:tc>
          <w:tcPr>
            <w:tcW w:w="1134" w:type="dxa"/>
          </w:tcPr>
          <w:p w14:paraId="0D2D04E6" w14:textId="18EC23F8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6.3.3.1.1</w:t>
            </w:r>
          </w:p>
        </w:tc>
        <w:tc>
          <w:tcPr>
            <w:tcW w:w="992" w:type="dxa"/>
          </w:tcPr>
          <w:p w14:paraId="1321A5B4" w14:textId="77777777" w:rsidR="00C365CB" w:rsidRDefault="00C365CB" w:rsidP="00C365C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CDE9C12" w14:textId="77777777" w:rsidR="00C365CB" w:rsidRPr="00E6100C" w:rsidRDefault="00C365CB" w:rsidP="00C365C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316226C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3378CE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8AE3C12" w14:textId="362CA5F4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F435216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</w:tr>
      <w:tr w:rsidR="00C365CB" w:rsidRPr="00E6100C" w14:paraId="61C16376" w14:textId="77777777" w:rsidTr="002F52A1">
        <w:tc>
          <w:tcPr>
            <w:tcW w:w="774" w:type="dxa"/>
          </w:tcPr>
          <w:p w14:paraId="2D7D4C5C" w14:textId="53119B94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3AE739DE" w14:textId="658A6451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0261</w:t>
            </w:r>
          </w:p>
        </w:tc>
        <w:tc>
          <w:tcPr>
            <w:tcW w:w="251" w:type="dxa"/>
          </w:tcPr>
          <w:p w14:paraId="53A3C853" w14:textId="09375251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4D48E75A" w14:textId="2A5DAD91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00E04150" w14:textId="66D859BB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local traffic routing when UE moves</w:t>
            </w:r>
          </w:p>
        </w:tc>
        <w:tc>
          <w:tcPr>
            <w:tcW w:w="284" w:type="dxa"/>
          </w:tcPr>
          <w:p w14:paraId="363656D5" w14:textId="14F754C5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DADE8C5" w14:textId="6F7BCA60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73C7A621" w14:textId="7B0FC9A5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D3D34A7" w14:textId="27B7BA0D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S2-2411065</w:t>
            </w:r>
          </w:p>
        </w:tc>
        <w:tc>
          <w:tcPr>
            <w:tcW w:w="1134" w:type="dxa"/>
          </w:tcPr>
          <w:p w14:paraId="4019BD77" w14:textId="4E6948FB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36864D0E" w14:textId="3821B13B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EDGE_Ph2</w:t>
            </w:r>
          </w:p>
        </w:tc>
        <w:tc>
          <w:tcPr>
            <w:tcW w:w="1134" w:type="dxa"/>
          </w:tcPr>
          <w:p w14:paraId="5946EF38" w14:textId="7F98FB6C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6.7.2.6, 6.7.3.2</w:t>
            </w:r>
          </w:p>
        </w:tc>
        <w:tc>
          <w:tcPr>
            <w:tcW w:w="992" w:type="dxa"/>
          </w:tcPr>
          <w:p w14:paraId="11542F15" w14:textId="77777777" w:rsidR="00C365CB" w:rsidRDefault="00C365CB" w:rsidP="00C365C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59EF625" w14:textId="77777777" w:rsidR="00C365CB" w:rsidRPr="00E6100C" w:rsidRDefault="00C365CB" w:rsidP="00C365C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55C827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EC4A6C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2EFEB4D" w14:textId="2AF25A04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922A930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</w:tr>
      <w:tr w:rsidR="00C365CB" w:rsidRPr="00E6100C" w14:paraId="6B6C943F" w14:textId="77777777" w:rsidTr="002F52A1">
        <w:tc>
          <w:tcPr>
            <w:tcW w:w="774" w:type="dxa"/>
          </w:tcPr>
          <w:p w14:paraId="6AA75E30" w14:textId="3F803850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23.548</w:t>
            </w:r>
          </w:p>
        </w:tc>
        <w:tc>
          <w:tcPr>
            <w:tcW w:w="781" w:type="dxa"/>
          </w:tcPr>
          <w:p w14:paraId="31D550BF" w14:textId="34FD1F9E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0262</w:t>
            </w:r>
          </w:p>
        </w:tc>
        <w:tc>
          <w:tcPr>
            <w:tcW w:w="251" w:type="dxa"/>
          </w:tcPr>
          <w:p w14:paraId="5F878C25" w14:textId="6DB2BFF8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E1862B2" w14:textId="7D7B898C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88F3F26" w14:textId="0758B4D4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local traffic routing when UE moves</w:t>
            </w:r>
          </w:p>
        </w:tc>
        <w:tc>
          <w:tcPr>
            <w:tcW w:w="284" w:type="dxa"/>
          </w:tcPr>
          <w:p w14:paraId="6A7671A3" w14:textId="711DCAF5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5CF27C70" w14:textId="1EFFFDB6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D9CC90D" w14:textId="5DB4E763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2D9D4EF" w14:textId="001DAA9E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S2-2410720</w:t>
            </w:r>
          </w:p>
        </w:tc>
        <w:tc>
          <w:tcPr>
            <w:tcW w:w="1134" w:type="dxa"/>
          </w:tcPr>
          <w:p w14:paraId="59CAAD2A" w14:textId="0D272739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4F620404" w14:textId="3218758C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EDGE_Ph2</w:t>
            </w:r>
          </w:p>
        </w:tc>
        <w:tc>
          <w:tcPr>
            <w:tcW w:w="1134" w:type="dxa"/>
          </w:tcPr>
          <w:p w14:paraId="7E40EC89" w14:textId="6F625AC8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6.7.2.6, 6.7.3.2</w:t>
            </w:r>
          </w:p>
        </w:tc>
        <w:tc>
          <w:tcPr>
            <w:tcW w:w="992" w:type="dxa"/>
          </w:tcPr>
          <w:p w14:paraId="1BBF30DE" w14:textId="77777777" w:rsidR="00C365CB" w:rsidRDefault="00C365CB" w:rsidP="00C365CB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0C27A1C" w14:textId="77777777" w:rsidR="00C365CB" w:rsidRPr="00E6100C" w:rsidRDefault="00C365CB" w:rsidP="00C365C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FD34643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3B33C2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53D74E3" w14:textId="2B41A0EF" w:rsidR="00C365CB" w:rsidRDefault="00C365CB" w:rsidP="00C365CB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1BA1962" w14:textId="77777777" w:rsidR="00C365CB" w:rsidRDefault="00C365CB" w:rsidP="00C365CB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365CB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157</Words>
  <Characters>807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